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ABB4A" w14:textId="77777777" w:rsidR="008F6F5C" w:rsidRDefault="008F6F5C" w:rsidP="008F6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MELLER</w:t>
      </w:r>
      <w:r>
        <w:rPr>
          <w:rFonts w:ascii="Times New Roman" w:hAnsi="Times New Roman" w:cs="Times New Roman"/>
        </w:rPr>
        <w:t xml:space="preserve">       (fl.1484)</w:t>
      </w:r>
    </w:p>
    <w:p w14:paraId="60DFF9B8" w14:textId="77777777" w:rsidR="008F6F5C" w:rsidRDefault="008F6F5C" w:rsidP="008F6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Westley Waterless, Cambridgeshire. Husbandman.</w:t>
      </w:r>
    </w:p>
    <w:p w14:paraId="0B7C0128" w14:textId="77777777" w:rsidR="008F6F5C" w:rsidRDefault="008F6F5C" w:rsidP="008F6F5C">
      <w:pPr>
        <w:rPr>
          <w:rFonts w:ascii="Times New Roman" w:hAnsi="Times New Roman" w:cs="Times New Roman"/>
        </w:rPr>
      </w:pPr>
    </w:p>
    <w:p w14:paraId="2F4511EE" w14:textId="77777777" w:rsidR="008F6F5C" w:rsidRDefault="008F6F5C" w:rsidP="008F6F5C">
      <w:pPr>
        <w:rPr>
          <w:rFonts w:ascii="Times New Roman" w:hAnsi="Times New Roman" w:cs="Times New Roman"/>
        </w:rPr>
      </w:pPr>
    </w:p>
    <w:p w14:paraId="07CDAC5C" w14:textId="77777777" w:rsidR="008F6F5C" w:rsidRDefault="008F6F5C" w:rsidP="008F6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>(q.v.) brought a plaint of debt against him, Gilbert Neville</w:t>
      </w:r>
    </w:p>
    <w:p w14:paraId="7859F12D" w14:textId="77777777" w:rsidR="008F6F5C" w:rsidRDefault="008F6F5C" w:rsidP="008F6F5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Cambridge(q.v.), his wife, Joan(q.v.), Thomas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Elsworth</w:t>
      </w:r>
      <w:proofErr w:type="spellEnd"/>
      <w:r>
        <w:rPr>
          <w:rFonts w:ascii="Times New Roman" w:hAnsi="Times New Roman" w:cs="Times New Roman"/>
        </w:rPr>
        <w:t>(q.v.), John Bok of Westley Waterless(q.v.) and Robert Mortlake of Little Wilbraham(q.v.).</w:t>
      </w:r>
    </w:p>
    <w:p w14:paraId="2D864E8C" w14:textId="77777777" w:rsidR="008F6F5C" w:rsidRDefault="008F6F5C" w:rsidP="008F6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25D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4802CCD" w14:textId="77777777" w:rsidR="008F6F5C" w:rsidRDefault="008F6F5C" w:rsidP="008F6F5C">
      <w:pPr>
        <w:rPr>
          <w:rFonts w:ascii="Times New Roman" w:hAnsi="Times New Roman" w:cs="Times New Roman"/>
        </w:rPr>
      </w:pPr>
    </w:p>
    <w:p w14:paraId="14436315" w14:textId="77777777" w:rsidR="008F6F5C" w:rsidRDefault="008F6F5C" w:rsidP="008F6F5C">
      <w:pPr>
        <w:rPr>
          <w:rFonts w:ascii="Times New Roman" w:hAnsi="Times New Roman" w:cs="Times New Roman"/>
        </w:rPr>
      </w:pPr>
    </w:p>
    <w:p w14:paraId="783CCF5A" w14:textId="77777777" w:rsidR="008F6F5C" w:rsidRDefault="008F6F5C" w:rsidP="008F6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February 2019</w:t>
      </w:r>
    </w:p>
    <w:p w14:paraId="5AFCCB47" w14:textId="77777777" w:rsidR="006B2F86" w:rsidRPr="00E71FC3" w:rsidRDefault="008F6F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A62B0" w14:textId="77777777" w:rsidR="008F6F5C" w:rsidRDefault="008F6F5C" w:rsidP="00E71FC3">
      <w:r>
        <w:separator/>
      </w:r>
    </w:p>
  </w:endnote>
  <w:endnote w:type="continuationSeparator" w:id="0">
    <w:p w14:paraId="682CDB00" w14:textId="77777777" w:rsidR="008F6F5C" w:rsidRDefault="008F6F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0BD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F3823" w14:textId="77777777" w:rsidR="008F6F5C" w:rsidRDefault="008F6F5C" w:rsidP="00E71FC3">
      <w:r>
        <w:separator/>
      </w:r>
    </w:p>
  </w:footnote>
  <w:footnote w:type="continuationSeparator" w:id="0">
    <w:p w14:paraId="16EBF0A2" w14:textId="77777777" w:rsidR="008F6F5C" w:rsidRDefault="008F6F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F5C"/>
    <w:rsid w:val="001A7C09"/>
    <w:rsid w:val="00577BD5"/>
    <w:rsid w:val="00656CBA"/>
    <w:rsid w:val="006A1F77"/>
    <w:rsid w:val="00733BE7"/>
    <w:rsid w:val="008F6F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8B915"/>
  <w15:chartTrackingRefBased/>
  <w15:docId w15:val="{35EBC120-5B2B-4FAE-A69C-DADCF66A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6F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F6F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2019-02-16T19:46:00Z</dcterms:created>
  <dcterms:modified xsi:type="dcterms:W3CDTF">2019-02-16T19:46:00Z</dcterms:modified>
</cp:coreProperties>
</file>